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6337BAE0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1217D3">
        <w:rPr>
          <w:rFonts w:cs="Arial"/>
          <w:b/>
          <w:sz w:val="24"/>
          <w:szCs w:val="24"/>
        </w:rPr>
        <w:t>7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</w:t>
      </w:r>
      <w:r w:rsidR="001217D3">
        <w:rPr>
          <w:rFonts w:cs="Arial"/>
          <w:b/>
          <w:sz w:val="24"/>
          <w:szCs w:val="24"/>
        </w:rPr>
        <w:t>500</w:t>
      </w:r>
      <w:r w:rsidR="00E157B9">
        <w:rPr>
          <w:rFonts w:cs="Arial"/>
          <w:b/>
          <w:sz w:val="24"/>
          <w:szCs w:val="24"/>
        </w:rPr>
        <w:t>61</w:t>
      </w:r>
    </w:p>
    <w:p w14:paraId="2781D96D" w14:textId="4FFD201E" w:rsidR="004514AE" w:rsidRPr="004514AE" w:rsidRDefault="001217D3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12 - 14 March, 2025</w:t>
      </w:r>
      <w:r w:rsidRPr="00737948">
        <w:rPr>
          <w:rFonts w:eastAsia="SimSun" w:cs="Arial"/>
          <w:b/>
          <w:bCs/>
          <w:sz w:val="24"/>
        </w:rPr>
        <w:t xml:space="preserve">, </w:t>
      </w:r>
      <w:r>
        <w:rPr>
          <w:rFonts w:eastAsia="SimSun" w:cs="Arial"/>
          <w:b/>
          <w:bCs/>
          <w:sz w:val="24"/>
        </w:rPr>
        <w:t>Incheon, South Korea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30B02F9A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E157B9">
        <w:rPr>
          <w:rFonts w:cs="Arial"/>
          <w:b/>
          <w:bCs/>
        </w:rPr>
        <w:t>SA WG2 agreed CRs for UIA_ARC (Rel-19)</w:t>
      </w:r>
    </w:p>
    <w:p w14:paraId="519C34A0" w14:textId="276013DF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1217D3">
        <w:rPr>
          <w:rFonts w:cs="Arial"/>
          <w:b/>
          <w:bCs/>
        </w:rPr>
        <w:t>1</w:t>
      </w:r>
      <w:r w:rsidR="00E157B9">
        <w:rPr>
          <w:rFonts w:cs="Arial"/>
          <w:b/>
          <w:bCs/>
        </w:rPr>
        <w:t>9</w:t>
      </w:r>
      <w:r w:rsidR="001217D3">
        <w:rPr>
          <w:rFonts w:cs="Arial"/>
          <w:b/>
          <w:bCs/>
        </w:rPr>
        <w:t>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29E2BBBC" w14:textId="77777777" w:rsidR="006504F0" w:rsidRDefault="006504F0" w:rsidP="006504F0">
      <w:pPr>
        <w:rPr>
          <w:rFonts w:cs="Arial"/>
        </w:rPr>
      </w:pPr>
      <w:r>
        <w:rPr>
          <w:rFonts w:cs="Arial"/>
        </w:rPr>
        <w:t xml:space="preserve">The following CRs were agreed in SA WG2 and are forwarded to </w:t>
      </w:r>
      <w:r w:rsidRPr="001A5153">
        <w:rPr>
          <w:rFonts w:cs="Arial"/>
        </w:rPr>
        <w:t>TSG-SA#</w:t>
      </w:r>
      <w:r>
        <w:rPr>
          <w:rFonts w:cs="Arial"/>
        </w:rPr>
        <w:t>107 for approval:</w:t>
      </w:r>
    </w:p>
    <w:tbl>
      <w:tblPr>
        <w:tblStyle w:val="TableGrid"/>
        <w:tblW w:w="15730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283"/>
        <w:gridCol w:w="284"/>
        <w:gridCol w:w="283"/>
        <w:gridCol w:w="248"/>
        <w:gridCol w:w="1170"/>
        <w:gridCol w:w="1701"/>
      </w:tblGrid>
      <w:tr w:rsidR="006504F0" w:rsidRPr="00E6100C" w14:paraId="747C9097" w14:textId="77777777" w:rsidTr="00065ACC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A48ED1E" w14:textId="77777777" w:rsidR="006504F0" w:rsidRPr="00E6100C" w:rsidRDefault="006504F0" w:rsidP="00E157B9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5ABD7F39" w14:textId="77777777" w:rsidR="006504F0" w:rsidRPr="00E6100C" w:rsidRDefault="006504F0" w:rsidP="00E157B9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32C69A21" w14:textId="77777777" w:rsidR="006504F0" w:rsidRPr="00E6100C" w:rsidRDefault="006504F0" w:rsidP="00E157B9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0813B776" w14:textId="77777777" w:rsidR="006504F0" w:rsidRPr="00E6100C" w:rsidRDefault="006504F0" w:rsidP="00E157B9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771EAAD" w14:textId="77777777" w:rsidR="006504F0" w:rsidRPr="00E6100C" w:rsidRDefault="006504F0" w:rsidP="00E157B9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6844F39E" w14:textId="77777777" w:rsidR="006504F0" w:rsidRPr="00E6100C" w:rsidRDefault="006504F0" w:rsidP="00E157B9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3842EF82" w14:textId="77777777" w:rsidR="006504F0" w:rsidRPr="00E6100C" w:rsidRDefault="006504F0" w:rsidP="00E157B9">
            <w:pPr>
              <w:pStyle w:val="TAH"/>
              <w:keepNext w:val="0"/>
              <w:rPr>
                <w:sz w:val="16"/>
                <w:szCs w:val="16"/>
              </w:rPr>
            </w:pPr>
            <w:proofErr w:type="spellStart"/>
            <w:r w:rsidRPr="00E6100C">
              <w:rPr>
                <w:sz w:val="16"/>
                <w:szCs w:val="16"/>
              </w:rPr>
              <w:t>Vsn</w:t>
            </w:r>
            <w:proofErr w:type="spellEnd"/>
          </w:p>
        </w:tc>
        <w:tc>
          <w:tcPr>
            <w:tcW w:w="851" w:type="dxa"/>
            <w:shd w:val="clear" w:color="auto" w:fill="D9D9D9" w:themeFill="background1" w:themeFillShade="D9"/>
          </w:tcPr>
          <w:p w14:paraId="7AEB1268" w14:textId="77777777" w:rsidR="006504F0" w:rsidRPr="00E6100C" w:rsidRDefault="006504F0" w:rsidP="00E157B9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72E2B3A" w14:textId="77777777" w:rsidR="006504F0" w:rsidRPr="00E6100C" w:rsidRDefault="006504F0" w:rsidP="00E157B9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13D04E5" w14:textId="77777777" w:rsidR="006504F0" w:rsidRPr="00E6100C" w:rsidRDefault="006504F0" w:rsidP="00E157B9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CF1A135" w14:textId="77777777" w:rsidR="006504F0" w:rsidRPr="00E6100C" w:rsidRDefault="006504F0" w:rsidP="00E157B9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CC223D4" w14:textId="77777777" w:rsidR="006504F0" w:rsidRPr="00E6100C" w:rsidRDefault="006504F0" w:rsidP="00E157B9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2EE550FC" w14:textId="77777777" w:rsidR="006504F0" w:rsidRPr="00E6100C" w:rsidRDefault="006504F0" w:rsidP="00E157B9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2E60ACA3" w14:textId="77777777" w:rsidR="006504F0" w:rsidRPr="00E6100C" w:rsidRDefault="006504F0" w:rsidP="00E157B9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4DCBC1EE" w14:textId="77777777" w:rsidR="006504F0" w:rsidRPr="00E6100C" w:rsidRDefault="006504F0" w:rsidP="00E157B9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1CDBA3B3" w14:textId="77777777" w:rsidR="006504F0" w:rsidRPr="00E6100C" w:rsidRDefault="006504F0" w:rsidP="00E157B9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14:paraId="3123D482" w14:textId="77777777" w:rsidR="006504F0" w:rsidRPr="00E6100C" w:rsidRDefault="006504F0" w:rsidP="00E157B9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 xml:space="preserve">Other </w:t>
            </w:r>
            <w:proofErr w:type="spellStart"/>
            <w:r w:rsidRPr="00E6100C">
              <w:rPr>
                <w:sz w:val="16"/>
                <w:szCs w:val="16"/>
              </w:rPr>
              <w:t>Aff</w:t>
            </w:r>
            <w:proofErr w:type="spellEnd"/>
            <w:r w:rsidRPr="00E6100C">
              <w:rPr>
                <w:sz w:val="16"/>
                <w:szCs w:val="16"/>
              </w:rPr>
              <w:t xml:space="preserve"> Specs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69C47D5" w14:textId="77777777" w:rsidR="006504F0" w:rsidRPr="00E6100C" w:rsidRDefault="006504F0" w:rsidP="00E157B9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E157B9" w:rsidRPr="00E6100C" w14:paraId="1C456B7C" w14:textId="77777777" w:rsidTr="00065ACC">
        <w:tc>
          <w:tcPr>
            <w:tcW w:w="774" w:type="dxa"/>
          </w:tcPr>
          <w:p w14:paraId="69C3E55E" w14:textId="3D1B440B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23.316</w:t>
            </w:r>
          </w:p>
        </w:tc>
        <w:tc>
          <w:tcPr>
            <w:tcW w:w="781" w:type="dxa"/>
          </w:tcPr>
          <w:p w14:paraId="1B433260" w14:textId="5A0E23F3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2140</w:t>
            </w:r>
          </w:p>
        </w:tc>
        <w:tc>
          <w:tcPr>
            <w:tcW w:w="251" w:type="dxa"/>
          </w:tcPr>
          <w:p w14:paraId="7BF03D93" w14:textId="6B8605D4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4A773327" w14:textId="0F9A8D14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59F237A8" w14:textId="372303DE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Resolving EN related to PCF initiated Policy Updates</w:t>
            </w:r>
          </w:p>
        </w:tc>
        <w:tc>
          <w:tcPr>
            <w:tcW w:w="284" w:type="dxa"/>
          </w:tcPr>
          <w:p w14:paraId="3C4E15BA" w14:textId="5558400D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1AA4576A" w14:textId="359E1BD9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19.0.0</w:t>
            </w:r>
          </w:p>
        </w:tc>
        <w:tc>
          <w:tcPr>
            <w:tcW w:w="851" w:type="dxa"/>
          </w:tcPr>
          <w:p w14:paraId="2DBA44FE" w14:textId="0D9F279B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5DF582B0" w14:textId="2DBF1BA2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S2-2501221</w:t>
            </w:r>
          </w:p>
        </w:tc>
        <w:tc>
          <w:tcPr>
            <w:tcW w:w="1134" w:type="dxa"/>
          </w:tcPr>
          <w:p w14:paraId="2EA37F8B" w14:textId="1793E3C8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 xml:space="preserve">Nokia, </w:t>
            </w:r>
            <w:proofErr w:type="spellStart"/>
            <w:r w:rsidRPr="00B374EF">
              <w:rPr>
                <w:rFonts w:cs="Arial"/>
                <w:sz w:val="16"/>
                <w:szCs w:val="16"/>
              </w:rPr>
              <w:t>InterDigital</w:t>
            </w:r>
            <w:proofErr w:type="spellEnd"/>
            <w:r w:rsidRPr="00B374EF">
              <w:rPr>
                <w:rFonts w:cs="Arial"/>
                <w:sz w:val="16"/>
                <w:szCs w:val="16"/>
              </w:rPr>
              <w:t xml:space="preserve"> Inc., </w:t>
            </w:r>
            <w:proofErr w:type="spellStart"/>
            <w:r w:rsidRPr="00B374EF">
              <w:rPr>
                <w:rFonts w:cs="Arial"/>
                <w:sz w:val="16"/>
                <w:szCs w:val="16"/>
              </w:rPr>
              <w:t>CableLabs</w:t>
            </w:r>
            <w:proofErr w:type="spellEnd"/>
            <w:r w:rsidRPr="00B374EF">
              <w:rPr>
                <w:rFonts w:cs="Arial"/>
                <w:sz w:val="16"/>
                <w:szCs w:val="16"/>
              </w:rPr>
              <w:t>, Charter Communications</w:t>
            </w:r>
          </w:p>
        </w:tc>
        <w:tc>
          <w:tcPr>
            <w:tcW w:w="1276" w:type="dxa"/>
          </w:tcPr>
          <w:p w14:paraId="5160B6A9" w14:textId="1F961F8A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UIA_ARC</w:t>
            </w:r>
          </w:p>
        </w:tc>
        <w:tc>
          <w:tcPr>
            <w:tcW w:w="1134" w:type="dxa"/>
          </w:tcPr>
          <w:p w14:paraId="064C4FF5" w14:textId="5D44A73B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Annex C</w:t>
            </w:r>
          </w:p>
        </w:tc>
        <w:tc>
          <w:tcPr>
            <w:tcW w:w="283" w:type="dxa"/>
          </w:tcPr>
          <w:p w14:paraId="38A42652" w14:textId="77777777" w:rsidR="00E157B9" w:rsidRPr="00E6100C" w:rsidRDefault="00E157B9" w:rsidP="00E157B9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C5EFA19" w14:textId="77777777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2AD508C" w14:textId="77777777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DF7DEEE" w14:textId="2DD061D2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93022A8" w14:textId="77777777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6AE6AD5" w14:textId="77777777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E157B9" w:rsidRPr="00E6100C" w14:paraId="10EB2771" w14:textId="77777777" w:rsidTr="00065ACC">
        <w:tc>
          <w:tcPr>
            <w:tcW w:w="774" w:type="dxa"/>
          </w:tcPr>
          <w:p w14:paraId="53183D49" w14:textId="2854DFA9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23.316</w:t>
            </w:r>
          </w:p>
        </w:tc>
        <w:tc>
          <w:tcPr>
            <w:tcW w:w="781" w:type="dxa"/>
          </w:tcPr>
          <w:p w14:paraId="63F407AA" w14:textId="5B15266B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2141</w:t>
            </w:r>
          </w:p>
        </w:tc>
        <w:tc>
          <w:tcPr>
            <w:tcW w:w="251" w:type="dxa"/>
          </w:tcPr>
          <w:p w14:paraId="23D6DF0C" w14:textId="556FB069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0537A47B" w14:textId="38CF884F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42ADC359" w14:textId="0CAD0237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QoS differentiation of non-3GPP devices behind 5G-RG</w:t>
            </w:r>
          </w:p>
        </w:tc>
        <w:tc>
          <w:tcPr>
            <w:tcW w:w="284" w:type="dxa"/>
          </w:tcPr>
          <w:p w14:paraId="1F2BFDCF" w14:textId="643A9E58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75B4A4D2" w14:textId="37D96FCF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19.0.0</w:t>
            </w:r>
          </w:p>
        </w:tc>
        <w:tc>
          <w:tcPr>
            <w:tcW w:w="851" w:type="dxa"/>
          </w:tcPr>
          <w:p w14:paraId="2E23F617" w14:textId="2BA329DF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34A4961D" w14:textId="2D8A2967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S2-2501222</w:t>
            </w:r>
          </w:p>
        </w:tc>
        <w:tc>
          <w:tcPr>
            <w:tcW w:w="1134" w:type="dxa"/>
          </w:tcPr>
          <w:p w14:paraId="291FB47F" w14:textId="286322A5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proofErr w:type="spellStart"/>
            <w:r w:rsidRPr="00B374EF">
              <w:rPr>
                <w:rFonts w:cs="Arial"/>
                <w:sz w:val="16"/>
                <w:szCs w:val="16"/>
              </w:rPr>
              <w:t>CableLabs</w:t>
            </w:r>
            <w:proofErr w:type="spellEnd"/>
            <w:r w:rsidRPr="00B374EF">
              <w:rPr>
                <w:rFonts w:cs="Arial"/>
                <w:sz w:val="16"/>
                <w:szCs w:val="16"/>
              </w:rPr>
              <w:t>, Charter Communications, Nokia</w:t>
            </w:r>
          </w:p>
        </w:tc>
        <w:tc>
          <w:tcPr>
            <w:tcW w:w="1276" w:type="dxa"/>
          </w:tcPr>
          <w:p w14:paraId="405C3D6F" w14:textId="7E34DFB1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UIA_ARC</w:t>
            </w:r>
          </w:p>
        </w:tc>
        <w:tc>
          <w:tcPr>
            <w:tcW w:w="1134" w:type="dxa"/>
          </w:tcPr>
          <w:p w14:paraId="2DADA83D" w14:textId="4D767BA4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Annex C</w:t>
            </w:r>
          </w:p>
        </w:tc>
        <w:tc>
          <w:tcPr>
            <w:tcW w:w="283" w:type="dxa"/>
          </w:tcPr>
          <w:p w14:paraId="7A1BE8A0" w14:textId="77777777" w:rsidR="00E157B9" w:rsidRPr="00E6100C" w:rsidRDefault="00E157B9" w:rsidP="00E157B9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BB8325F" w14:textId="5572239C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04711DE3" w14:textId="77777777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29449DC" w14:textId="16CCFA21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0DE23FD6" w14:textId="77777777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3BB7B017" w14:textId="77777777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E157B9" w:rsidRPr="00E6100C" w14:paraId="316EA88F" w14:textId="77777777" w:rsidTr="00065ACC">
        <w:tc>
          <w:tcPr>
            <w:tcW w:w="774" w:type="dxa"/>
          </w:tcPr>
          <w:p w14:paraId="5D266D8B" w14:textId="7D453496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2645598B" w14:textId="62FF5900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5960</w:t>
            </w:r>
          </w:p>
        </w:tc>
        <w:tc>
          <w:tcPr>
            <w:tcW w:w="251" w:type="dxa"/>
          </w:tcPr>
          <w:p w14:paraId="4D89007D" w14:textId="79062E3D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1BE490D5" w14:textId="7D28C0CF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2A94F18E" w14:textId="1F79BFB6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Clarification on UE triggering request for change of QoS</w:t>
            </w:r>
          </w:p>
        </w:tc>
        <w:tc>
          <w:tcPr>
            <w:tcW w:w="284" w:type="dxa"/>
          </w:tcPr>
          <w:p w14:paraId="2F039493" w14:textId="1CBC5BFF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3767A9E3" w14:textId="012205EE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1EED452E" w14:textId="114A2918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0F83B5C7" w14:textId="651748F2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S2-2501226</w:t>
            </w:r>
          </w:p>
        </w:tc>
        <w:tc>
          <w:tcPr>
            <w:tcW w:w="1134" w:type="dxa"/>
          </w:tcPr>
          <w:p w14:paraId="4AE15262" w14:textId="49565F57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Apple</w:t>
            </w:r>
          </w:p>
        </w:tc>
        <w:tc>
          <w:tcPr>
            <w:tcW w:w="1276" w:type="dxa"/>
          </w:tcPr>
          <w:p w14:paraId="41225131" w14:textId="119472A9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UIA_ARC</w:t>
            </w:r>
          </w:p>
        </w:tc>
        <w:tc>
          <w:tcPr>
            <w:tcW w:w="1134" w:type="dxa"/>
          </w:tcPr>
          <w:p w14:paraId="5C91AB9A" w14:textId="06FF8002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5.52.2</w:t>
            </w:r>
          </w:p>
        </w:tc>
        <w:tc>
          <w:tcPr>
            <w:tcW w:w="283" w:type="dxa"/>
          </w:tcPr>
          <w:p w14:paraId="5B7114E0" w14:textId="77777777" w:rsidR="00E157B9" w:rsidRPr="00E6100C" w:rsidRDefault="00E157B9" w:rsidP="00E157B9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C3ABEBA" w14:textId="12DE9290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14B3A7E3" w14:textId="77777777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4B3C596D" w14:textId="7FA95CE0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53F79A5" w14:textId="77777777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4F2AA0FB" w14:textId="77777777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E157B9" w:rsidRPr="00E6100C" w14:paraId="34737614" w14:textId="77777777" w:rsidTr="00065ACC">
        <w:tc>
          <w:tcPr>
            <w:tcW w:w="774" w:type="dxa"/>
          </w:tcPr>
          <w:p w14:paraId="23DEDCFF" w14:textId="4C85A6C5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37D0E40D" w14:textId="3E5BB4AD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5963</w:t>
            </w:r>
          </w:p>
        </w:tc>
        <w:tc>
          <w:tcPr>
            <w:tcW w:w="251" w:type="dxa"/>
          </w:tcPr>
          <w:p w14:paraId="63C99027" w14:textId="5F2F13E8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46AC024E" w14:textId="2C1B9AED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4FE157E1" w14:textId="3A13424D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Definition of non-3GPP device connection information</w:t>
            </w:r>
          </w:p>
        </w:tc>
        <w:tc>
          <w:tcPr>
            <w:tcW w:w="284" w:type="dxa"/>
          </w:tcPr>
          <w:p w14:paraId="12F54203" w14:textId="0FE35366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65F21673" w14:textId="1F033837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13541DCF" w14:textId="59904662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1D08547C" w14:textId="0EE9047B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S2-2501223</w:t>
            </w:r>
          </w:p>
        </w:tc>
        <w:tc>
          <w:tcPr>
            <w:tcW w:w="1134" w:type="dxa"/>
          </w:tcPr>
          <w:p w14:paraId="639DDB0F" w14:textId="1C5DA539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 xml:space="preserve">Qualcomm Incorporated, </w:t>
            </w:r>
            <w:proofErr w:type="spellStart"/>
            <w:r w:rsidRPr="00B374EF">
              <w:rPr>
                <w:rFonts w:cs="Arial"/>
                <w:sz w:val="16"/>
                <w:szCs w:val="16"/>
              </w:rPr>
              <w:t>InterDigital</w:t>
            </w:r>
            <w:proofErr w:type="spellEnd"/>
            <w:r w:rsidRPr="00B374EF">
              <w:rPr>
                <w:rFonts w:cs="Arial"/>
                <w:sz w:val="16"/>
                <w:szCs w:val="16"/>
              </w:rPr>
              <w:t>, ETRI</w:t>
            </w:r>
          </w:p>
        </w:tc>
        <w:tc>
          <w:tcPr>
            <w:tcW w:w="1276" w:type="dxa"/>
          </w:tcPr>
          <w:p w14:paraId="39E9A943" w14:textId="4F983A92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UIA_ARC</w:t>
            </w:r>
          </w:p>
        </w:tc>
        <w:tc>
          <w:tcPr>
            <w:tcW w:w="1134" w:type="dxa"/>
          </w:tcPr>
          <w:p w14:paraId="540F4EDF" w14:textId="1E0BDC17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5.52.3</w:t>
            </w:r>
          </w:p>
        </w:tc>
        <w:tc>
          <w:tcPr>
            <w:tcW w:w="283" w:type="dxa"/>
          </w:tcPr>
          <w:p w14:paraId="6A51B18D" w14:textId="77777777" w:rsidR="00E157B9" w:rsidRPr="00E6100C" w:rsidRDefault="00E157B9" w:rsidP="00E157B9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B1567AE" w14:textId="48072B28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5F3768E8" w14:textId="77777777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6BC07F4B" w14:textId="560F7E56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52E0597B" w14:textId="77777777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03D599A1" w14:textId="77777777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E157B9" w:rsidRPr="00E6100C" w14:paraId="4CB71099" w14:textId="77777777" w:rsidTr="00065ACC">
        <w:tc>
          <w:tcPr>
            <w:tcW w:w="774" w:type="dxa"/>
          </w:tcPr>
          <w:p w14:paraId="77C405DF" w14:textId="26049374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362232ED" w14:textId="189982C3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5970</w:t>
            </w:r>
          </w:p>
        </w:tc>
        <w:tc>
          <w:tcPr>
            <w:tcW w:w="251" w:type="dxa"/>
          </w:tcPr>
          <w:p w14:paraId="59086BC3" w14:textId="543A4077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331B047D" w14:textId="59C7F5F6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2E87F16C" w14:textId="6733CB50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Clarification on roaming support for Non-3GPP Device Identifier</w:t>
            </w:r>
          </w:p>
        </w:tc>
        <w:tc>
          <w:tcPr>
            <w:tcW w:w="284" w:type="dxa"/>
          </w:tcPr>
          <w:p w14:paraId="3045970C" w14:textId="490B99F3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78C086E4" w14:textId="5D1DC99B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0D03C960" w14:textId="5ACC2057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655114C1" w14:textId="64018C0F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S2-2501228</w:t>
            </w:r>
          </w:p>
        </w:tc>
        <w:tc>
          <w:tcPr>
            <w:tcW w:w="1134" w:type="dxa"/>
          </w:tcPr>
          <w:p w14:paraId="729628BF" w14:textId="2A670F37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LG Electronics</w:t>
            </w:r>
          </w:p>
        </w:tc>
        <w:tc>
          <w:tcPr>
            <w:tcW w:w="1276" w:type="dxa"/>
          </w:tcPr>
          <w:p w14:paraId="05A6122A" w14:textId="4EBF7CCF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UIA_ARC</w:t>
            </w:r>
          </w:p>
        </w:tc>
        <w:tc>
          <w:tcPr>
            <w:tcW w:w="1134" w:type="dxa"/>
          </w:tcPr>
          <w:p w14:paraId="4F138297" w14:textId="2323E426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5.52.1</w:t>
            </w:r>
          </w:p>
        </w:tc>
        <w:tc>
          <w:tcPr>
            <w:tcW w:w="283" w:type="dxa"/>
          </w:tcPr>
          <w:p w14:paraId="3A85B093" w14:textId="77777777" w:rsidR="00E157B9" w:rsidRPr="00E6100C" w:rsidRDefault="00E157B9" w:rsidP="00E157B9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5D3C973" w14:textId="32F43C34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18E416A6" w14:textId="77777777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14597EE" w14:textId="5EB66BC8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5E22CB9" w14:textId="77777777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30DA95F1" w14:textId="77777777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E157B9" w:rsidRPr="00E6100C" w14:paraId="35E9CA47" w14:textId="77777777" w:rsidTr="00065ACC">
        <w:tc>
          <w:tcPr>
            <w:tcW w:w="774" w:type="dxa"/>
          </w:tcPr>
          <w:p w14:paraId="54D126E9" w14:textId="6501CE79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76CE90E8" w14:textId="115AD924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6005</w:t>
            </w:r>
          </w:p>
        </w:tc>
        <w:tc>
          <w:tcPr>
            <w:tcW w:w="251" w:type="dxa"/>
          </w:tcPr>
          <w:p w14:paraId="6D9A136F" w14:textId="6549041B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4AE86C9B" w14:textId="3D2F6B55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519B43B5" w14:textId="5F356874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Clarification on AF provisioning</w:t>
            </w:r>
          </w:p>
        </w:tc>
        <w:tc>
          <w:tcPr>
            <w:tcW w:w="284" w:type="dxa"/>
          </w:tcPr>
          <w:p w14:paraId="4C8168F2" w14:textId="1EF51C69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1BA3DEDD" w14:textId="3C4F9BB2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78A97AAE" w14:textId="5514D44E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18D46078" w14:textId="1B21899B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S2-2500803</w:t>
            </w:r>
          </w:p>
        </w:tc>
        <w:tc>
          <w:tcPr>
            <w:tcW w:w="1134" w:type="dxa"/>
          </w:tcPr>
          <w:p w14:paraId="2685ADCB" w14:textId="70A8CDE8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ZTE</w:t>
            </w:r>
          </w:p>
        </w:tc>
        <w:tc>
          <w:tcPr>
            <w:tcW w:w="1276" w:type="dxa"/>
          </w:tcPr>
          <w:p w14:paraId="7169022F" w14:textId="16F02BE1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UIA_ARC</w:t>
            </w:r>
          </w:p>
        </w:tc>
        <w:tc>
          <w:tcPr>
            <w:tcW w:w="1134" w:type="dxa"/>
          </w:tcPr>
          <w:p w14:paraId="6485C32D" w14:textId="16D00E1D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5.20</w:t>
            </w:r>
          </w:p>
        </w:tc>
        <w:tc>
          <w:tcPr>
            <w:tcW w:w="283" w:type="dxa"/>
          </w:tcPr>
          <w:p w14:paraId="7A9D8A28" w14:textId="77777777" w:rsidR="00E157B9" w:rsidRPr="00E6100C" w:rsidRDefault="00E157B9" w:rsidP="00E157B9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8CA278E" w14:textId="77777777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5C3259" w14:textId="77777777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42047046" w14:textId="46BA2AED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3F541581" w14:textId="77777777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17C9DB2B" w14:textId="77777777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E157B9" w:rsidRPr="00E6100C" w14:paraId="660ECE40" w14:textId="77777777" w:rsidTr="00065ACC">
        <w:tc>
          <w:tcPr>
            <w:tcW w:w="774" w:type="dxa"/>
          </w:tcPr>
          <w:p w14:paraId="583A9B5F" w14:textId="610B6655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5B6782CC" w14:textId="0D61B91A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6006</w:t>
            </w:r>
          </w:p>
        </w:tc>
        <w:tc>
          <w:tcPr>
            <w:tcW w:w="251" w:type="dxa"/>
          </w:tcPr>
          <w:p w14:paraId="2D11AC8B" w14:textId="7906D556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1A152192" w14:textId="16333B9B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37B5A60C" w14:textId="46826A6C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Resolve the EN on the PDU session establishment and Reference correction</w:t>
            </w:r>
          </w:p>
        </w:tc>
        <w:tc>
          <w:tcPr>
            <w:tcW w:w="284" w:type="dxa"/>
          </w:tcPr>
          <w:p w14:paraId="4EAFE330" w14:textId="14398528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4CAB978E" w14:textId="7DB613CA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6DE20ABC" w14:textId="4D22186E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13C2BA92" w14:textId="30100B1B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S2-2500804</w:t>
            </w:r>
          </w:p>
        </w:tc>
        <w:tc>
          <w:tcPr>
            <w:tcW w:w="1134" w:type="dxa"/>
          </w:tcPr>
          <w:p w14:paraId="307C38A6" w14:textId="7286C7CC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ZTE</w:t>
            </w:r>
          </w:p>
        </w:tc>
        <w:tc>
          <w:tcPr>
            <w:tcW w:w="1276" w:type="dxa"/>
          </w:tcPr>
          <w:p w14:paraId="28960854" w14:textId="37ABD7C5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UIA_ARC</w:t>
            </w:r>
          </w:p>
        </w:tc>
        <w:tc>
          <w:tcPr>
            <w:tcW w:w="1134" w:type="dxa"/>
          </w:tcPr>
          <w:p w14:paraId="1ECA580F" w14:textId="56816161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5.52.3, 5.52.4</w:t>
            </w:r>
          </w:p>
        </w:tc>
        <w:tc>
          <w:tcPr>
            <w:tcW w:w="283" w:type="dxa"/>
          </w:tcPr>
          <w:p w14:paraId="53A0ED3F" w14:textId="77777777" w:rsidR="00E157B9" w:rsidRPr="00E6100C" w:rsidRDefault="00E157B9" w:rsidP="00E157B9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FBA73C2" w14:textId="3C81A4A6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0EF7CC92" w14:textId="77777777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536FB084" w14:textId="5496490C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7ED3899F" w14:textId="77777777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14539884" w14:textId="77777777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E157B9" w:rsidRPr="00E6100C" w14:paraId="2A0D2278" w14:textId="77777777" w:rsidTr="00065ACC">
        <w:tc>
          <w:tcPr>
            <w:tcW w:w="774" w:type="dxa"/>
          </w:tcPr>
          <w:p w14:paraId="4DFC6435" w14:textId="54F011AF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669D28FB" w14:textId="18E35A57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6007</w:t>
            </w:r>
          </w:p>
        </w:tc>
        <w:tc>
          <w:tcPr>
            <w:tcW w:w="251" w:type="dxa"/>
          </w:tcPr>
          <w:p w14:paraId="363A1C52" w14:textId="650D876E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6E5D4848" w14:textId="53118045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0BAAF1D6" w14:textId="6172B3D3" w:rsidR="00E157B9" w:rsidRPr="00E157B9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  <w:lang w:val="fr-FR"/>
              </w:rPr>
            </w:pPr>
            <w:r w:rsidRPr="00B374EF">
              <w:rPr>
                <w:rFonts w:cs="Arial"/>
                <w:sz w:val="16"/>
                <w:szCs w:val="16"/>
                <w:lang w:val="fr-FR"/>
              </w:rPr>
              <w:t xml:space="preserve">Clarification on session management </w:t>
            </w:r>
            <w:proofErr w:type="spellStart"/>
            <w:r w:rsidRPr="00B374EF">
              <w:rPr>
                <w:rFonts w:cs="Arial"/>
                <w:sz w:val="16"/>
                <w:szCs w:val="16"/>
                <w:lang w:val="fr-FR"/>
              </w:rPr>
              <w:t>enhancement</w:t>
            </w:r>
            <w:proofErr w:type="spellEnd"/>
          </w:p>
        </w:tc>
        <w:tc>
          <w:tcPr>
            <w:tcW w:w="284" w:type="dxa"/>
          </w:tcPr>
          <w:p w14:paraId="380C6600" w14:textId="0869A0EA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4EB1DDDF" w14:textId="574EDCC4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1899A5FB" w14:textId="0778280B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59814C39" w14:textId="27A4E37F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S2-2501225</w:t>
            </w:r>
          </w:p>
        </w:tc>
        <w:tc>
          <w:tcPr>
            <w:tcW w:w="1134" w:type="dxa"/>
          </w:tcPr>
          <w:p w14:paraId="50560FD5" w14:textId="7BB84D22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ZTE</w:t>
            </w:r>
          </w:p>
        </w:tc>
        <w:tc>
          <w:tcPr>
            <w:tcW w:w="1276" w:type="dxa"/>
          </w:tcPr>
          <w:p w14:paraId="10AA3227" w14:textId="687414EC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UIA_ARC</w:t>
            </w:r>
          </w:p>
        </w:tc>
        <w:tc>
          <w:tcPr>
            <w:tcW w:w="1134" w:type="dxa"/>
          </w:tcPr>
          <w:p w14:paraId="6C52B87D" w14:textId="4853A070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5.52.3</w:t>
            </w:r>
          </w:p>
        </w:tc>
        <w:tc>
          <w:tcPr>
            <w:tcW w:w="283" w:type="dxa"/>
          </w:tcPr>
          <w:p w14:paraId="3C7C87B3" w14:textId="77777777" w:rsidR="00E157B9" w:rsidRPr="00E6100C" w:rsidRDefault="00E157B9" w:rsidP="00E157B9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06EB446" w14:textId="77777777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2069788" w14:textId="77777777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51EFF56D" w14:textId="4B3EC872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7DA73934" w14:textId="77777777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134A723C" w14:textId="77777777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E157B9" w:rsidRPr="00E6100C" w14:paraId="72AF4FF8" w14:textId="77777777" w:rsidTr="00065ACC">
        <w:tc>
          <w:tcPr>
            <w:tcW w:w="774" w:type="dxa"/>
          </w:tcPr>
          <w:p w14:paraId="0F43AACA" w14:textId="4A9BE0E4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31FBB085" w14:textId="590F7826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6053</w:t>
            </w:r>
          </w:p>
        </w:tc>
        <w:tc>
          <w:tcPr>
            <w:tcW w:w="251" w:type="dxa"/>
          </w:tcPr>
          <w:p w14:paraId="1FAFAD71" w14:textId="4181242B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319D9AB3" w14:textId="125561B6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064485EB" w14:textId="70923FA8" w:rsidR="00E157B9" w:rsidRPr="00E157B9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  <w:lang w:val="en-GB"/>
              </w:rPr>
            </w:pPr>
            <w:r w:rsidRPr="00B374EF">
              <w:rPr>
                <w:rFonts w:cs="Arial"/>
                <w:sz w:val="16"/>
                <w:szCs w:val="16"/>
              </w:rPr>
              <w:t>further details for QoS information</w:t>
            </w:r>
          </w:p>
        </w:tc>
        <w:tc>
          <w:tcPr>
            <w:tcW w:w="284" w:type="dxa"/>
          </w:tcPr>
          <w:p w14:paraId="0DD24764" w14:textId="35A1073E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57097196" w14:textId="7D9FAF0F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2057726B" w14:textId="720BD4F9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55CD2E10" w14:textId="4AF63E7B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S2-2501227</w:t>
            </w:r>
          </w:p>
        </w:tc>
        <w:tc>
          <w:tcPr>
            <w:tcW w:w="1134" w:type="dxa"/>
          </w:tcPr>
          <w:p w14:paraId="3B6D08AF" w14:textId="63C7CF6B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Xiaomi</w:t>
            </w:r>
          </w:p>
        </w:tc>
        <w:tc>
          <w:tcPr>
            <w:tcW w:w="1276" w:type="dxa"/>
          </w:tcPr>
          <w:p w14:paraId="60F2F87D" w14:textId="036D3ACE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UIA_ARC</w:t>
            </w:r>
          </w:p>
        </w:tc>
        <w:tc>
          <w:tcPr>
            <w:tcW w:w="1134" w:type="dxa"/>
          </w:tcPr>
          <w:p w14:paraId="6433C839" w14:textId="107598C7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5.52.2</w:t>
            </w:r>
          </w:p>
        </w:tc>
        <w:tc>
          <w:tcPr>
            <w:tcW w:w="283" w:type="dxa"/>
          </w:tcPr>
          <w:p w14:paraId="3195135E" w14:textId="77777777" w:rsidR="00E157B9" w:rsidRPr="00E6100C" w:rsidRDefault="00E157B9" w:rsidP="00E157B9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F14BCC3" w14:textId="0A72B6A7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199A66D9" w14:textId="77777777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53685CC9" w14:textId="6DD5EC86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5BC6F92" w14:textId="77777777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09112B1B" w14:textId="77777777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E157B9" w:rsidRPr="00E6100C" w14:paraId="312809E2" w14:textId="77777777" w:rsidTr="00065ACC">
        <w:tc>
          <w:tcPr>
            <w:tcW w:w="774" w:type="dxa"/>
          </w:tcPr>
          <w:p w14:paraId="6CB7617B" w14:textId="680FEA22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5223909C" w14:textId="4595FBAF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5212</w:t>
            </w:r>
          </w:p>
        </w:tc>
        <w:tc>
          <w:tcPr>
            <w:tcW w:w="251" w:type="dxa"/>
          </w:tcPr>
          <w:p w14:paraId="396FA449" w14:textId="25E5408B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0AFE68C7" w14:textId="66E9D169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5D064F1E" w14:textId="33139CD6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SM Policy Association Modification for Non-3GPP Device Identifiers</w:t>
            </w:r>
          </w:p>
        </w:tc>
        <w:tc>
          <w:tcPr>
            <w:tcW w:w="284" w:type="dxa"/>
          </w:tcPr>
          <w:p w14:paraId="56160DE9" w14:textId="1274829B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27207F95" w14:textId="1AC32504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24CB4C19" w14:textId="4B6FC07A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2633342C" w14:textId="1937E0BD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S2-2500215</w:t>
            </w:r>
          </w:p>
        </w:tc>
        <w:tc>
          <w:tcPr>
            <w:tcW w:w="1134" w:type="dxa"/>
          </w:tcPr>
          <w:p w14:paraId="156554B4" w14:textId="0FB57307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 xml:space="preserve">Nokia, </w:t>
            </w:r>
            <w:proofErr w:type="spellStart"/>
            <w:r w:rsidRPr="00B374EF">
              <w:rPr>
                <w:rFonts w:cs="Arial"/>
                <w:sz w:val="16"/>
                <w:szCs w:val="16"/>
              </w:rPr>
              <w:t>InterDigital</w:t>
            </w:r>
            <w:proofErr w:type="spellEnd"/>
            <w:r w:rsidRPr="00B374EF">
              <w:rPr>
                <w:rFonts w:cs="Arial"/>
                <w:sz w:val="16"/>
                <w:szCs w:val="16"/>
              </w:rPr>
              <w:t xml:space="preserve"> Inc.</w:t>
            </w:r>
          </w:p>
        </w:tc>
        <w:tc>
          <w:tcPr>
            <w:tcW w:w="1276" w:type="dxa"/>
          </w:tcPr>
          <w:p w14:paraId="6B6F3343" w14:textId="3F0A8825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UIA_ARC</w:t>
            </w:r>
          </w:p>
        </w:tc>
        <w:tc>
          <w:tcPr>
            <w:tcW w:w="1134" w:type="dxa"/>
          </w:tcPr>
          <w:p w14:paraId="240E822F" w14:textId="1215BA8D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4.16.5.2</w:t>
            </w:r>
          </w:p>
        </w:tc>
        <w:tc>
          <w:tcPr>
            <w:tcW w:w="283" w:type="dxa"/>
          </w:tcPr>
          <w:p w14:paraId="5BA50DD4" w14:textId="77777777" w:rsidR="00E157B9" w:rsidRPr="00E6100C" w:rsidRDefault="00E157B9" w:rsidP="00E157B9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610662A" w14:textId="77777777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2C4588" w14:textId="77777777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37437F1" w14:textId="66A27528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3C92E19B" w14:textId="77777777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69E5D4F7" w14:textId="77777777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E157B9" w:rsidRPr="00E6100C" w14:paraId="45E0B90D" w14:textId="77777777" w:rsidTr="00065ACC">
        <w:tc>
          <w:tcPr>
            <w:tcW w:w="774" w:type="dxa"/>
          </w:tcPr>
          <w:p w14:paraId="2CA692CE" w14:textId="5927FCC4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0D5AA89A" w14:textId="6E18CB42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5255</w:t>
            </w:r>
          </w:p>
        </w:tc>
        <w:tc>
          <w:tcPr>
            <w:tcW w:w="251" w:type="dxa"/>
          </w:tcPr>
          <w:p w14:paraId="6A02E586" w14:textId="483A9DEF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0C2C2DC2" w14:textId="0BC9B684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15E42A6B" w14:textId="546B8D84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Removal of N3GPP device from UDR</w:t>
            </w:r>
          </w:p>
        </w:tc>
        <w:tc>
          <w:tcPr>
            <w:tcW w:w="284" w:type="dxa"/>
          </w:tcPr>
          <w:p w14:paraId="6D3C1486" w14:textId="3D20D732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34EC47B9" w14:textId="2FEC75A0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67886589" w14:textId="1D695A83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76AC3718" w14:textId="6DC20FD4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S2-2501224</w:t>
            </w:r>
          </w:p>
        </w:tc>
        <w:tc>
          <w:tcPr>
            <w:tcW w:w="1134" w:type="dxa"/>
          </w:tcPr>
          <w:p w14:paraId="47CA9D5D" w14:textId="48E639B7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 xml:space="preserve">Huawei, </w:t>
            </w:r>
            <w:proofErr w:type="spellStart"/>
            <w:r w:rsidRPr="00B374EF">
              <w:rPr>
                <w:rFonts w:cs="Arial"/>
                <w:sz w:val="16"/>
                <w:szCs w:val="16"/>
              </w:rPr>
              <w:t>Hisilicon</w:t>
            </w:r>
            <w:proofErr w:type="spellEnd"/>
            <w:r w:rsidRPr="00B374EF">
              <w:rPr>
                <w:rFonts w:cs="Arial"/>
                <w:sz w:val="16"/>
                <w:szCs w:val="16"/>
              </w:rPr>
              <w:t>, China Telecom</w:t>
            </w:r>
          </w:p>
        </w:tc>
        <w:tc>
          <w:tcPr>
            <w:tcW w:w="1276" w:type="dxa"/>
          </w:tcPr>
          <w:p w14:paraId="4303C630" w14:textId="43410B81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UIA_ARC</w:t>
            </w:r>
          </w:p>
        </w:tc>
        <w:tc>
          <w:tcPr>
            <w:tcW w:w="1134" w:type="dxa"/>
          </w:tcPr>
          <w:p w14:paraId="02D6EB45" w14:textId="31632E87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4.3.3.2, 4.15.6.2</w:t>
            </w:r>
          </w:p>
        </w:tc>
        <w:tc>
          <w:tcPr>
            <w:tcW w:w="283" w:type="dxa"/>
          </w:tcPr>
          <w:p w14:paraId="0A0C62A7" w14:textId="77777777" w:rsidR="00E157B9" w:rsidRPr="00E6100C" w:rsidRDefault="00E157B9" w:rsidP="00E157B9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8315712" w14:textId="77777777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37E61310" w14:textId="77777777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10762CFC" w14:textId="44FCC2A4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20A88B60" w14:textId="77777777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CF7B4D1" w14:textId="77777777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E157B9" w:rsidRPr="00E6100C" w14:paraId="0E1F8EE7" w14:textId="77777777" w:rsidTr="00065ACC">
        <w:tc>
          <w:tcPr>
            <w:tcW w:w="774" w:type="dxa"/>
          </w:tcPr>
          <w:p w14:paraId="1347BCC1" w14:textId="6BB9E225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lastRenderedPageBreak/>
              <w:t>23.502</w:t>
            </w:r>
          </w:p>
        </w:tc>
        <w:tc>
          <w:tcPr>
            <w:tcW w:w="781" w:type="dxa"/>
          </w:tcPr>
          <w:p w14:paraId="4220E273" w14:textId="5525A86A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5286</w:t>
            </w:r>
          </w:p>
        </w:tc>
        <w:tc>
          <w:tcPr>
            <w:tcW w:w="251" w:type="dxa"/>
          </w:tcPr>
          <w:p w14:paraId="029C214F" w14:textId="20BAD7D5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3AB68AC6" w14:textId="3AF6BA61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07F694D1" w14:textId="2658F754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Clarification on the AF provisioning procedure</w:t>
            </w:r>
          </w:p>
        </w:tc>
        <w:tc>
          <w:tcPr>
            <w:tcW w:w="284" w:type="dxa"/>
          </w:tcPr>
          <w:p w14:paraId="19B7D9F7" w14:textId="3E150E0F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3D318982" w14:textId="48C9264C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30752395" w14:textId="67CF0B12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18E2DF6D" w14:textId="0CE8AD19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S2-2501231</w:t>
            </w:r>
          </w:p>
        </w:tc>
        <w:tc>
          <w:tcPr>
            <w:tcW w:w="1134" w:type="dxa"/>
          </w:tcPr>
          <w:p w14:paraId="52A21956" w14:textId="55455FB6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ZTE</w:t>
            </w:r>
          </w:p>
        </w:tc>
        <w:tc>
          <w:tcPr>
            <w:tcW w:w="1276" w:type="dxa"/>
          </w:tcPr>
          <w:p w14:paraId="2FB2CFAF" w14:textId="6175BBD5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UIA_ARC</w:t>
            </w:r>
          </w:p>
        </w:tc>
        <w:tc>
          <w:tcPr>
            <w:tcW w:w="1134" w:type="dxa"/>
          </w:tcPr>
          <w:p w14:paraId="79D64570" w14:textId="7CB3B7BC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4.15.6.15</w:t>
            </w:r>
          </w:p>
        </w:tc>
        <w:tc>
          <w:tcPr>
            <w:tcW w:w="283" w:type="dxa"/>
          </w:tcPr>
          <w:p w14:paraId="2C32C3DD" w14:textId="77777777" w:rsidR="00E157B9" w:rsidRPr="00E6100C" w:rsidRDefault="00E157B9" w:rsidP="00E157B9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290B799" w14:textId="77777777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E038E7" w14:textId="77777777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58F3EB54" w14:textId="159CB3F1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2097E7A2" w14:textId="77777777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E9DFDD3" w14:textId="77777777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E157B9" w:rsidRPr="00E6100C" w14:paraId="611B6D71" w14:textId="77777777" w:rsidTr="00065ACC">
        <w:tc>
          <w:tcPr>
            <w:tcW w:w="774" w:type="dxa"/>
          </w:tcPr>
          <w:p w14:paraId="1CE95BF1" w14:textId="7442621D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3F78FAC7" w14:textId="31BAD91D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5320</w:t>
            </w:r>
          </w:p>
        </w:tc>
        <w:tc>
          <w:tcPr>
            <w:tcW w:w="251" w:type="dxa"/>
          </w:tcPr>
          <w:p w14:paraId="1F39700C" w14:textId="6827FAA2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798C4855" w14:textId="60C71588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15BFEC21" w14:textId="5091E5D6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Clarification on AF provisioning of Non-3GPP device identifier information</w:t>
            </w:r>
          </w:p>
        </w:tc>
        <w:tc>
          <w:tcPr>
            <w:tcW w:w="284" w:type="dxa"/>
          </w:tcPr>
          <w:p w14:paraId="7ED25C37" w14:textId="082B1E02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6728ACF4" w14:textId="792AEF57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1E7FF9F7" w14:textId="7F2CDAC8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2EA52CBB" w14:textId="76D2265C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S2-2501220</w:t>
            </w:r>
          </w:p>
        </w:tc>
        <w:tc>
          <w:tcPr>
            <w:tcW w:w="1134" w:type="dxa"/>
          </w:tcPr>
          <w:p w14:paraId="11B1DE06" w14:textId="7716936D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Samsung</w:t>
            </w:r>
          </w:p>
        </w:tc>
        <w:tc>
          <w:tcPr>
            <w:tcW w:w="1276" w:type="dxa"/>
          </w:tcPr>
          <w:p w14:paraId="6F9F48B8" w14:textId="3822AE1D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UIA_ARC</w:t>
            </w:r>
          </w:p>
        </w:tc>
        <w:tc>
          <w:tcPr>
            <w:tcW w:w="1134" w:type="dxa"/>
          </w:tcPr>
          <w:p w14:paraId="4CB5B20E" w14:textId="257E6F92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4.15.6.15, 5.2.6.11.2, 5.2.12.2.1</w:t>
            </w:r>
          </w:p>
        </w:tc>
        <w:tc>
          <w:tcPr>
            <w:tcW w:w="283" w:type="dxa"/>
          </w:tcPr>
          <w:p w14:paraId="717C9C9F" w14:textId="77777777" w:rsidR="00E157B9" w:rsidRPr="00E6100C" w:rsidRDefault="00E157B9" w:rsidP="00E157B9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4918249" w14:textId="77777777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40148A" w14:textId="77777777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4E60F329" w14:textId="7E8AF021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785D3DA3" w14:textId="77777777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2C129CF0" w14:textId="77777777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E157B9" w:rsidRPr="00E6100C" w14:paraId="5AE46F07" w14:textId="77777777" w:rsidTr="00065ACC">
        <w:tc>
          <w:tcPr>
            <w:tcW w:w="774" w:type="dxa"/>
          </w:tcPr>
          <w:p w14:paraId="77537219" w14:textId="08843916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574D1DD2" w14:textId="538EB6CA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5321</w:t>
            </w:r>
          </w:p>
        </w:tc>
        <w:tc>
          <w:tcPr>
            <w:tcW w:w="251" w:type="dxa"/>
          </w:tcPr>
          <w:p w14:paraId="447DDB21" w14:textId="25074D42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2B4C52A9" w14:textId="242BA9B5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2A0BF6C9" w14:textId="3A1A383B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Clarification to SMF and PCF behaviour during Session modification for handling device identifiers</w:t>
            </w:r>
          </w:p>
        </w:tc>
        <w:tc>
          <w:tcPr>
            <w:tcW w:w="284" w:type="dxa"/>
          </w:tcPr>
          <w:p w14:paraId="28074B3F" w14:textId="1AEC011C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3ADE7BA4" w14:textId="6AF34232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043A0E8F" w14:textId="113F6CC1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424D3E78" w14:textId="493BF3DE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S2-2501219</w:t>
            </w:r>
          </w:p>
        </w:tc>
        <w:tc>
          <w:tcPr>
            <w:tcW w:w="1134" w:type="dxa"/>
          </w:tcPr>
          <w:p w14:paraId="2862561D" w14:textId="1C0757A1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Samsung</w:t>
            </w:r>
          </w:p>
        </w:tc>
        <w:tc>
          <w:tcPr>
            <w:tcW w:w="1276" w:type="dxa"/>
          </w:tcPr>
          <w:p w14:paraId="5F8E6C2D" w14:textId="60B97601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UIA_ARC</w:t>
            </w:r>
          </w:p>
        </w:tc>
        <w:tc>
          <w:tcPr>
            <w:tcW w:w="1134" w:type="dxa"/>
          </w:tcPr>
          <w:p w14:paraId="75D8EBC9" w14:textId="45F0FF3F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4.3.3.2, 4.16.5.1</w:t>
            </w:r>
          </w:p>
        </w:tc>
        <w:tc>
          <w:tcPr>
            <w:tcW w:w="283" w:type="dxa"/>
          </w:tcPr>
          <w:p w14:paraId="1DDA7E60" w14:textId="77777777" w:rsidR="00E157B9" w:rsidRPr="00E6100C" w:rsidRDefault="00E157B9" w:rsidP="00E157B9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22EE232" w14:textId="497CE988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3BA87048" w14:textId="77777777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47E84502" w14:textId="5817D17C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34AC492D" w14:textId="77777777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508008F5" w14:textId="77777777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E157B9" w:rsidRPr="00E6100C" w14:paraId="4A646C1E" w14:textId="77777777" w:rsidTr="00065ACC">
        <w:tc>
          <w:tcPr>
            <w:tcW w:w="774" w:type="dxa"/>
          </w:tcPr>
          <w:p w14:paraId="34A9DB57" w14:textId="0994957E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23.503</w:t>
            </w:r>
          </w:p>
        </w:tc>
        <w:tc>
          <w:tcPr>
            <w:tcW w:w="781" w:type="dxa"/>
          </w:tcPr>
          <w:p w14:paraId="73506255" w14:textId="2437A70A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1467</w:t>
            </w:r>
          </w:p>
        </w:tc>
        <w:tc>
          <w:tcPr>
            <w:tcW w:w="251" w:type="dxa"/>
          </w:tcPr>
          <w:p w14:paraId="6DD94CE3" w14:textId="0610012E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4467A3F7" w14:textId="2F09ED52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570A0C2D" w14:textId="2AE231B1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PCC enhancements for support of identified non-3GPP devices</w:t>
            </w:r>
          </w:p>
        </w:tc>
        <w:tc>
          <w:tcPr>
            <w:tcW w:w="284" w:type="dxa"/>
          </w:tcPr>
          <w:p w14:paraId="37820532" w14:textId="4299110B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120E29C1" w14:textId="052FA040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44649BBE" w14:textId="0F237525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62B79E90" w14:textId="5E51C144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S2-2500349</w:t>
            </w:r>
          </w:p>
        </w:tc>
        <w:tc>
          <w:tcPr>
            <w:tcW w:w="1134" w:type="dxa"/>
          </w:tcPr>
          <w:p w14:paraId="394AF2A6" w14:textId="017029B8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China Mobile</w:t>
            </w:r>
          </w:p>
        </w:tc>
        <w:tc>
          <w:tcPr>
            <w:tcW w:w="1276" w:type="dxa"/>
          </w:tcPr>
          <w:p w14:paraId="0B4B9935" w14:textId="46FD2D6B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UIA_ARC</w:t>
            </w:r>
          </w:p>
        </w:tc>
        <w:tc>
          <w:tcPr>
            <w:tcW w:w="1134" w:type="dxa"/>
          </w:tcPr>
          <w:p w14:paraId="6E4143FE" w14:textId="79C436D6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6.1.3.31</w:t>
            </w:r>
          </w:p>
        </w:tc>
        <w:tc>
          <w:tcPr>
            <w:tcW w:w="283" w:type="dxa"/>
          </w:tcPr>
          <w:p w14:paraId="58DA5AE3" w14:textId="77777777" w:rsidR="00E157B9" w:rsidRPr="00E6100C" w:rsidRDefault="00E157B9" w:rsidP="00E157B9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BDD9ACB" w14:textId="7778BAA8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0F883FE8" w14:textId="77777777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790858CE" w14:textId="6D9DB63D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5043D983" w14:textId="77777777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55FC4809" w14:textId="77777777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E157B9" w:rsidRPr="00E6100C" w14:paraId="269C457E" w14:textId="77777777" w:rsidTr="00065ACC">
        <w:tc>
          <w:tcPr>
            <w:tcW w:w="774" w:type="dxa"/>
          </w:tcPr>
          <w:p w14:paraId="6A3FA976" w14:textId="5422C1BF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23.503</w:t>
            </w:r>
          </w:p>
        </w:tc>
        <w:tc>
          <w:tcPr>
            <w:tcW w:w="781" w:type="dxa"/>
          </w:tcPr>
          <w:p w14:paraId="27550E4D" w14:textId="546FA775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1480</w:t>
            </w:r>
          </w:p>
        </w:tc>
        <w:tc>
          <w:tcPr>
            <w:tcW w:w="251" w:type="dxa"/>
          </w:tcPr>
          <w:p w14:paraId="0512722C" w14:textId="5A7822FF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2FB2BF6D" w14:textId="4DE37544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77669056" w14:textId="2A16895F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PCC enhancements for support of identified non-3GPP devices</w:t>
            </w:r>
          </w:p>
        </w:tc>
        <w:tc>
          <w:tcPr>
            <w:tcW w:w="284" w:type="dxa"/>
          </w:tcPr>
          <w:p w14:paraId="34BC27FB" w14:textId="3DA0C8EB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3156A206" w14:textId="5C48BD2E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639291DA" w14:textId="6D8E776F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08F23197" w14:textId="0D88C27B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S2-2501229</w:t>
            </w:r>
          </w:p>
        </w:tc>
        <w:tc>
          <w:tcPr>
            <w:tcW w:w="1134" w:type="dxa"/>
          </w:tcPr>
          <w:p w14:paraId="4E6515B7" w14:textId="5299A48D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 xml:space="preserve">Huawei, </w:t>
            </w:r>
            <w:proofErr w:type="spellStart"/>
            <w:r w:rsidRPr="00B374EF">
              <w:rPr>
                <w:rFonts w:cs="Arial"/>
                <w:sz w:val="16"/>
                <w:szCs w:val="16"/>
              </w:rPr>
              <w:t>HiSilicon</w:t>
            </w:r>
            <w:proofErr w:type="spellEnd"/>
            <w:r w:rsidRPr="00B374EF">
              <w:rPr>
                <w:rFonts w:cs="Arial"/>
                <w:sz w:val="16"/>
                <w:szCs w:val="16"/>
              </w:rPr>
              <w:t>, China Telecom</w:t>
            </w:r>
          </w:p>
        </w:tc>
        <w:tc>
          <w:tcPr>
            <w:tcW w:w="1276" w:type="dxa"/>
          </w:tcPr>
          <w:p w14:paraId="16FEFF99" w14:textId="6B4A9414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UIA_ARC</w:t>
            </w:r>
          </w:p>
        </w:tc>
        <w:tc>
          <w:tcPr>
            <w:tcW w:w="1134" w:type="dxa"/>
          </w:tcPr>
          <w:p w14:paraId="4FA05C8F" w14:textId="271FC1D2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6.1.3.31</w:t>
            </w:r>
          </w:p>
        </w:tc>
        <w:tc>
          <w:tcPr>
            <w:tcW w:w="283" w:type="dxa"/>
          </w:tcPr>
          <w:p w14:paraId="560BBAD5" w14:textId="77777777" w:rsidR="00E157B9" w:rsidRPr="00E6100C" w:rsidRDefault="00E157B9" w:rsidP="00E157B9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B0B51E7" w14:textId="085B6730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1C51BA33" w14:textId="77777777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661019C" w14:textId="3592645F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5287714C" w14:textId="77777777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31125038" w14:textId="77777777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E157B9" w:rsidRPr="00E6100C" w14:paraId="7E69E478" w14:textId="77777777" w:rsidTr="00065ACC">
        <w:tc>
          <w:tcPr>
            <w:tcW w:w="774" w:type="dxa"/>
          </w:tcPr>
          <w:p w14:paraId="4199440D" w14:textId="3F6EBD70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23.503</w:t>
            </w:r>
          </w:p>
        </w:tc>
        <w:tc>
          <w:tcPr>
            <w:tcW w:w="781" w:type="dxa"/>
          </w:tcPr>
          <w:p w14:paraId="2FD46C2F" w14:textId="1666569E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1503</w:t>
            </w:r>
          </w:p>
        </w:tc>
        <w:tc>
          <w:tcPr>
            <w:tcW w:w="251" w:type="dxa"/>
          </w:tcPr>
          <w:p w14:paraId="0347092A" w14:textId="6F15B892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57374BAD" w14:textId="2F56BCB0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7F5F0742" w14:textId="2D918B53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Corrections to PCR trigger and SM policy modification for Non-3GPP device identifier</w:t>
            </w:r>
          </w:p>
        </w:tc>
        <w:tc>
          <w:tcPr>
            <w:tcW w:w="284" w:type="dxa"/>
          </w:tcPr>
          <w:p w14:paraId="7BA676E5" w14:textId="439AAB65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3C2C1C36" w14:textId="1FAE1D08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0343288D" w14:textId="759C7F7D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42775009" w14:textId="0FD3D879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S2-2501230</w:t>
            </w:r>
          </w:p>
        </w:tc>
        <w:tc>
          <w:tcPr>
            <w:tcW w:w="1134" w:type="dxa"/>
          </w:tcPr>
          <w:p w14:paraId="7646468E" w14:textId="4D244963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Samsung</w:t>
            </w:r>
          </w:p>
        </w:tc>
        <w:tc>
          <w:tcPr>
            <w:tcW w:w="1276" w:type="dxa"/>
          </w:tcPr>
          <w:p w14:paraId="010DABE7" w14:textId="042033FC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UIA_ARC</w:t>
            </w:r>
          </w:p>
        </w:tc>
        <w:tc>
          <w:tcPr>
            <w:tcW w:w="1134" w:type="dxa"/>
          </w:tcPr>
          <w:p w14:paraId="04886934" w14:textId="6276F5EE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6.1.3.5, 6.1.3.31</w:t>
            </w:r>
          </w:p>
        </w:tc>
        <w:tc>
          <w:tcPr>
            <w:tcW w:w="283" w:type="dxa"/>
          </w:tcPr>
          <w:p w14:paraId="0038B0C9" w14:textId="77777777" w:rsidR="00E157B9" w:rsidRPr="00E6100C" w:rsidRDefault="00E157B9" w:rsidP="00E157B9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9E2B32C" w14:textId="08C58BD3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29005044" w14:textId="77777777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C1416B5" w14:textId="1D91C165" w:rsidR="00E157B9" w:rsidRPr="00B374EF" w:rsidRDefault="00E157B9" w:rsidP="00E157B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79B7C6D0" w14:textId="77777777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1A530816" w14:textId="77777777" w:rsidR="00E157B9" w:rsidRDefault="00E157B9" w:rsidP="00E157B9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17D3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2526B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60037"/>
    <w:rsid w:val="005A21D8"/>
    <w:rsid w:val="00603A8C"/>
    <w:rsid w:val="00620F74"/>
    <w:rsid w:val="00626633"/>
    <w:rsid w:val="006330D2"/>
    <w:rsid w:val="006504F0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157B9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8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8</cp:revision>
  <dcterms:created xsi:type="dcterms:W3CDTF">2024-09-02T08:49:00Z</dcterms:created>
  <dcterms:modified xsi:type="dcterms:W3CDTF">2025-02-28T14:00:00Z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